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DA3" w:rsidRDefault="00A95DA3" w:rsidP="00A95D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MARWYN</w:t>
      </w:r>
      <w:r>
        <w:rPr>
          <w:rFonts w:ascii="Times New Roman" w:hAnsi="Times New Roman" w:cs="Times New Roman"/>
          <w:sz w:val="24"/>
          <w:szCs w:val="24"/>
        </w:rPr>
        <w:t xml:space="preserve">     (fl.1450)</w:t>
      </w:r>
    </w:p>
    <w:p w:rsidR="00A95DA3" w:rsidRDefault="00A95DA3" w:rsidP="00A95D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95DA3" w:rsidRDefault="00A95DA3" w:rsidP="00A95D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95DA3" w:rsidRDefault="00A95DA3" w:rsidP="00A95D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He made a plaint of a breach of the Statute of Labourers against John</w:t>
      </w:r>
    </w:p>
    <w:p w:rsidR="00A95DA3" w:rsidRDefault="00A95DA3" w:rsidP="00A95D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of West Ham(q.v.).</w:t>
      </w:r>
    </w:p>
    <w:p w:rsidR="00A95DA3" w:rsidRDefault="00A95DA3" w:rsidP="00A95D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A95DA3" w:rsidRDefault="00A95DA3" w:rsidP="00A95D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95DA3" w:rsidRDefault="00A95DA3" w:rsidP="00A95D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95DA3" w:rsidRDefault="00A95DA3" w:rsidP="00A95D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5DA3" w:rsidRDefault="00A95DA3" w:rsidP="00564E3C">
      <w:pPr>
        <w:spacing w:after="0" w:line="240" w:lineRule="auto"/>
      </w:pPr>
      <w:r>
        <w:separator/>
      </w:r>
    </w:p>
  </w:endnote>
  <w:endnote w:type="continuationSeparator" w:id="0">
    <w:p w:rsidR="00A95DA3" w:rsidRDefault="00A95DA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95DA3">
      <w:rPr>
        <w:rFonts w:ascii="Times New Roman" w:hAnsi="Times New Roman" w:cs="Times New Roman"/>
        <w:noProof/>
        <w:sz w:val="24"/>
        <w:szCs w:val="24"/>
      </w:rPr>
      <w:t>16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5DA3" w:rsidRDefault="00A95DA3" w:rsidP="00564E3C">
      <w:pPr>
        <w:spacing w:after="0" w:line="240" w:lineRule="auto"/>
      </w:pPr>
      <w:r>
        <w:separator/>
      </w:r>
    </w:p>
  </w:footnote>
  <w:footnote w:type="continuationSeparator" w:id="0">
    <w:p w:rsidR="00A95DA3" w:rsidRDefault="00A95DA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DA3"/>
    <w:rsid w:val="00372DC6"/>
    <w:rsid w:val="00564E3C"/>
    <w:rsid w:val="0064591D"/>
    <w:rsid w:val="00A95DA3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75A391-5088-4627-891C-6FE55C112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A95D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2015-12-16T20:14:00Z</dcterms:created>
  <dcterms:modified xsi:type="dcterms:W3CDTF">2015-12-16T20:15:00Z</dcterms:modified>
</cp:coreProperties>
</file>